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623" w:rsidRPr="0035499F" w:rsidRDefault="00E01623" w:rsidP="0030090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5499F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E01623" w:rsidRDefault="00E01623" w:rsidP="00917021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 w:rsidRPr="0035499F">
        <w:rPr>
          <w:rFonts w:ascii="Times New Roman" w:hAnsi="Times New Roman"/>
          <w:sz w:val="24"/>
          <w:szCs w:val="24"/>
        </w:rPr>
        <w:t xml:space="preserve">к муниципальной программе </w:t>
      </w: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«Формирование комфортной сельской  среды»</w:t>
      </w:r>
    </w:p>
    <w:p w:rsidR="00E01623" w:rsidRDefault="00E01623" w:rsidP="00917021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на 2018-2022 годы села Большой Косули Большекосульского сельсовета                                                                                                                           Боготольского района Красноярского края</w:t>
      </w:r>
    </w:p>
    <w:p w:rsidR="00E01623" w:rsidRPr="0035499F" w:rsidRDefault="00E01623" w:rsidP="009170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01623" w:rsidRDefault="00E01623" w:rsidP="00511D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Ранжированный а</w:t>
      </w:r>
      <w:r w:rsidRPr="00A43DD7">
        <w:rPr>
          <w:rFonts w:ascii="Times New Roman" w:hAnsi="Times New Roman" w:cs="Times New Roman"/>
          <w:sz w:val="24"/>
          <w:szCs w:val="24"/>
        </w:rPr>
        <w:t>дресн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A43DD7">
        <w:rPr>
          <w:rFonts w:ascii="Times New Roman" w:hAnsi="Times New Roman" w:cs="Times New Roman"/>
          <w:sz w:val="24"/>
          <w:szCs w:val="24"/>
        </w:rPr>
        <w:t xml:space="preserve"> переч</w:t>
      </w:r>
      <w:r>
        <w:rPr>
          <w:rFonts w:ascii="Times New Roman" w:hAnsi="Times New Roman" w:cs="Times New Roman"/>
          <w:sz w:val="24"/>
          <w:szCs w:val="24"/>
        </w:rPr>
        <w:t>еньдворовых территорий многоквартирных домов</w:t>
      </w:r>
    </w:p>
    <w:p w:rsidR="00E01623" w:rsidRDefault="00E01623" w:rsidP="0036144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1842"/>
        <w:gridCol w:w="1560"/>
        <w:gridCol w:w="1701"/>
        <w:gridCol w:w="1984"/>
        <w:gridCol w:w="1701"/>
        <w:gridCol w:w="992"/>
        <w:gridCol w:w="1985"/>
        <w:gridCol w:w="1276"/>
        <w:gridCol w:w="1559"/>
      </w:tblGrid>
      <w:tr w:rsidR="00E01623" w:rsidRPr="00AB0D17" w:rsidTr="00C4019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623" w:rsidRPr="00AB0D17" w:rsidRDefault="00E01623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623" w:rsidRPr="00AB0D17" w:rsidRDefault="00E01623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623" w:rsidRPr="00AB0D17" w:rsidRDefault="00E01623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Площадь жилых и нежилых помещений,    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1623" w:rsidRPr="00AB0D17" w:rsidRDefault="00E01623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Реквизиты протокола общего собрания собственников помещений в многоквартирном доме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623" w:rsidRPr="00AB0D17" w:rsidRDefault="00E01623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Дата поступления предложений заинтересованных лиц в орган местного самоуправления об участии в выполнении работ по благоустройству дворовой территории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623" w:rsidRPr="00AB0D17" w:rsidRDefault="00E01623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Финансовое участие, 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1623" w:rsidRPr="00AB0D17" w:rsidRDefault="00E01623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 xml:space="preserve">Виды трудового участия </w:t>
            </w:r>
            <w:hyperlink w:anchor="Par72" w:history="1">
              <w:r w:rsidRPr="00AB0D17">
                <w:rPr>
                  <w:rFonts w:ascii="Times New Roman" w:hAnsi="Times New Roman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1623" w:rsidRPr="00AB0D17" w:rsidRDefault="00E01623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Наименование управляющей организации</w:t>
            </w:r>
          </w:p>
        </w:tc>
      </w:tr>
      <w:tr w:rsidR="00E01623" w:rsidRPr="00AB0D17" w:rsidTr="00C40192">
        <w:trPr>
          <w:trHeight w:val="69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623" w:rsidRPr="00AB0D17" w:rsidRDefault="00E01623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623" w:rsidRPr="00AB0D17" w:rsidRDefault="00E01623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623" w:rsidRPr="00AB0D17" w:rsidRDefault="00E01623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623" w:rsidRPr="00AB0D17" w:rsidRDefault="00E01623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623" w:rsidRPr="00AB0D17" w:rsidRDefault="00E01623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623" w:rsidRPr="00AB0D17" w:rsidRDefault="00E01623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Стоимость работ по благоустройству, всего, тыс. руб.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623" w:rsidRPr="00AB0D17" w:rsidRDefault="00E01623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В том числе минимальный перечень работ по благоустройству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1623" w:rsidRPr="00AB0D17" w:rsidTr="006161F3">
        <w:trPr>
          <w:trHeight w:val="86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доля финансового участия по минимальному перечню работ, %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1623" w:rsidRPr="00AB0D17" w:rsidTr="00C4019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01623" w:rsidRPr="00AB0D17" w:rsidTr="00C4019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Большая Косуль, ул. Новая</w:t>
            </w:r>
            <w:r w:rsidRPr="00AB0D17">
              <w:rPr>
                <w:rFonts w:ascii="Times New Roman" w:hAnsi="Times New Roman"/>
                <w:sz w:val="20"/>
                <w:szCs w:val="20"/>
              </w:rPr>
              <w:t>, 1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724,7/84,8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1 от 28</w:t>
            </w:r>
            <w:r w:rsidRPr="00AB0D17">
              <w:rPr>
                <w:rFonts w:ascii="Times New Roman" w:hAnsi="Times New Roman"/>
                <w:sz w:val="20"/>
                <w:szCs w:val="20"/>
              </w:rPr>
              <w:t>.07.2017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непосредственное управление</w:t>
            </w:r>
          </w:p>
        </w:tc>
      </w:tr>
      <w:tr w:rsidR="00E01623" w:rsidRPr="00AB0D17" w:rsidTr="00C4019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Большая Косуль, ул. Новая,2а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864,2/79,3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1 от 28</w:t>
            </w:r>
            <w:r w:rsidRPr="00AB0D17">
              <w:rPr>
                <w:rFonts w:ascii="Times New Roman" w:hAnsi="Times New Roman"/>
                <w:sz w:val="20"/>
                <w:szCs w:val="20"/>
              </w:rPr>
              <w:t>.07.2017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B3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B3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B3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B3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B3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непосредственное управление</w:t>
            </w:r>
          </w:p>
        </w:tc>
      </w:tr>
      <w:tr w:rsidR="00E01623" w:rsidRPr="00AB0D17" w:rsidTr="00C4019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Большая Косуль, ул. Новая,3а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854,3/83,7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1 от 28</w:t>
            </w:r>
            <w:r w:rsidRPr="00AB0D17">
              <w:rPr>
                <w:rFonts w:ascii="Times New Roman" w:hAnsi="Times New Roman"/>
                <w:sz w:val="20"/>
                <w:szCs w:val="20"/>
              </w:rPr>
              <w:t>.07.2017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B3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B3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B3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B3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B3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непосредственное управление</w:t>
            </w:r>
          </w:p>
        </w:tc>
      </w:tr>
      <w:tr w:rsidR="00E01623" w:rsidRPr="00AB0D17" w:rsidTr="00C4019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Большая Косуль, ул. Новая, 4</w:t>
            </w:r>
            <w:r w:rsidRPr="00AB0D1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824,9/86,3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1 от 28</w:t>
            </w:r>
            <w:r w:rsidRPr="00AB0D17">
              <w:rPr>
                <w:rFonts w:ascii="Times New Roman" w:hAnsi="Times New Roman"/>
                <w:sz w:val="20"/>
                <w:szCs w:val="20"/>
              </w:rPr>
              <w:t>.07.2017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B3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B3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B3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B3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B3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23" w:rsidRPr="00AB0D17" w:rsidRDefault="00E01623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0D17">
              <w:rPr>
                <w:rFonts w:ascii="Times New Roman" w:hAnsi="Times New Roman"/>
                <w:sz w:val="20"/>
                <w:szCs w:val="20"/>
              </w:rPr>
              <w:t>непосредственное управление</w:t>
            </w:r>
          </w:p>
        </w:tc>
      </w:tr>
    </w:tbl>
    <w:p w:rsidR="00E01623" w:rsidRPr="00633F76" w:rsidRDefault="00E01623" w:rsidP="00633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3F76">
        <w:rPr>
          <w:rFonts w:ascii="Times New Roman" w:hAnsi="Times New Roman"/>
          <w:sz w:val="24"/>
          <w:szCs w:val="24"/>
        </w:rPr>
        <w:t>Примечание:</w:t>
      </w:r>
    </w:p>
    <w:p w:rsidR="00E01623" w:rsidRPr="00633F76" w:rsidRDefault="00E01623" w:rsidP="00633F7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bookmarkStart w:id="1" w:name="Par72"/>
      <w:bookmarkEnd w:id="1"/>
      <w:r w:rsidRPr="00633F76">
        <w:rPr>
          <w:rFonts w:ascii="Times New Roman" w:hAnsi="Times New Roman"/>
          <w:sz w:val="24"/>
          <w:szCs w:val="24"/>
        </w:rPr>
        <w:t>&lt;*&gt; Виды трудового участия:</w:t>
      </w:r>
    </w:p>
    <w:p w:rsidR="00E01623" w:rsidRPr="00633F76" w:rsidRDefault="00E01623" w:rsidP="00633F7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633F76">
        <w:rPr>
          <w:rFonts w:ascii="Times New Roman" w:hAnsi="Times New Roman"/>
          <w:sz w:val="24"/>
          <w:szCs w:val="24"/>
        </w:rPr>
        <w:t>выполнение жителями неоплачиваемых работ, не требующих специальной квалификации, как, например: подготовка объекта (дворовой территории) к началу работ (земляные работы, снятие старого оборудования, уборка мусора) и другие работы (покраска оборудования, озеленение территории, посадка деревьев, охрана объекта);</w:t>
      </w:r>
    </w:p>
    <w:p w:rsidR="00E01623" w:rsidRPr="00633F76" w:rsidRDefault="00E01623" w:rsidP="00633F7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633F76">
        <w:rPr>
          <w:rFonts w:ascii="Times New Roman" w:hAnsi="Times New Roman"/>
          <w:sz w:val="24"/>
          <w:szCs w:val="24"/>
        </w:rPr>
        <w:t>предоставление строительных материалов, техники и т.д.</w:t>
      </w:r>
    </w:p>
    <w:p w:rsidR="00E01623" w:rsidRDefault="00E01623" w:rsidP="00633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1623" w:rsidRPr="00511D3D" w:rsidRDefault="00E01623" w:rsidP="00633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Глава сельсовета                                    </w:t>
      </w:r>
      <w:r w:rsidRPr="00B338A1">
        <w:rPr>
          <w:rFonts w:ascii="Times New Roman" w:hAnsi="Times New Roman"/>
          <w:sz w:val="24"/>
          <w:szCs w:val="20"/>
        </w:rPr>
        <w:t xml:space="preserve">                         _________________________</w:t>
      </w:r>
      <w:r w:rsidRPr="00B338A1">
        <w:rPr>
          <w:rFonts w:ascii="Times New Roman" w:hAnsi="Times New Roman"/>
          <w:sz w:val="18"/>
          <w:szCs w:val="20"/>
        </w:rPr>
        <w:t>(подпись)                                                             (расшифровка подписи)</w:t>
      </w:r>
    </w:p>
    <w:sectPr w:rsidR="00E01623" w:rsidRPr="00511D3D" w:rsidSect="00633F76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906"/>
    <w:rsid w:val="00000B40"/>
    <w:rsid w:val="00031637"/>
    <w:rsid w:val="000436CD"/>
    <w:rsid w:val="0006633D"/>
    <w:rsid w:val="00077CE1"/>
    <w:rsid w:val="00091840"/>
    <w:rsid w:val="000F2370"/>
    <w:rsid w:val="00160AD2"/>
    <w:rsid w:val="001B258D"/>
    <w:rsid w:val="001B7750"/>
    <w:rsid w:val="001E0497"/>
    <w:rsid w:val="00226FD1"/>
    <w:rsid w:val="00241270"/>
    <w:rsid w:val="00262861"/>
    <w:rsid w:val="002A06F6"/>
    <w:rsid w:val="002A3B1A"/>
    <w:rsid w:val="002F11D4"/>
    <w:rsid w:val="00300906"/>
    <w:rsid w:val="00344184"/>
    <w:rsid w:val="00344881"/>
    <w:rsid w:val="00345956"/>
    <w:rsid w:val="0035499F"/>
    <w:rsid w:val="00361443"/>
    <w:rsid w:val="003A281E"/>
    <w:rsid w:val="003B32D4"/>
    <w:rsid w:val="00494C3C"/>
    <w:rsid w:val="004E6152"/>
    <w:rsid w:val="004F7E69"/>
    <w:rsid w:val="00511D3D"/>
    <w:rsid w:val="005755BA"/>
    <w:rsid w:val="00576578"/>
    <w:rsid w:val="0058643E"/>
    <w:rsid w:val="005A6B40"/>
    <w:rsid w:val="005C09F1"/>
    <w:rsid w:val="005D2BF7"/>
    <w:rsid w:val="005E738E"/>
    <w:rsid w:val="006107C1"/>
    <w:rsid w:val="006161F3"/>
    <w:rsid w:val="00633F76"/>
    <w:rsid w:val="006B31A7"/>
    <w:rsid w:val="00725A45"/>
    <w:rsid w:val="007722CF"/>
    <w:rsid w:val="007E626D"/>
    <w:rsid w:val="0081282E"/>
    <w:rsid w:val="00856116"/>
    <w:rsid w:val="008576E1"/>
    <w:rsid w:val="00917021"/>
    <w:rsid w:val="00922EAF"/>
    <w:rsid w:val="00943D84"/>
    <w:rsid w:val="0095189C"/>
    <w:rsid w:val="009A19D7"/>
    <w:rsid w:val="009A1C0C"/>
    <w:rsid w:val="009D6912"/>
    <w:rsid w:val="00A23F5D"/>
    <w:rsid w:val="00A43DD7"/>
    <w:rsid w:val="00A614BE"/>
    <w:rsid w:val="00AB0D17"/>
    <w:rsid w:val="00AC3653"/>
    <w:rsid w:val="00AC370D"/>
    <w:rsid w:val="00B338A1"/>
    <w:rsid w:val="00B5567F"/>
    <w:rsid w:val="00B83238"/>
    <w:rsid w:val="00C20067"/>
    <w:rsid w:val="00C40192"/>
    <w:rsid w:val="00C54CF3"/>
    <w:rsid w:val="00D12415"/>
    <w:rsid w:val="00D36787"/>
    <w:rsid w:val="00D60779"/>
    <w:rsid w:val="00E01623"/>
    <w:rsid w:val="00E65EB0"/>
    <w:rsid w:val="00E75C54"/>
    <w:rsid w:val="00E95173"/>
    <w:rsid w:val="00F22A53"/>
    <w:rsid w:val="00F74B2D"/>
    <w:rsid w:val="00F87C18"/>
    <w:rsid w:val="00FA6BC1"/>
    <w:rsid w:val="00FD1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906"/>
    <w:pPr>
      <w:spacing w:after="200" w:line="276" w:lineRule="auto"/>
    </w:pPr>
    <w:rPr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2A5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F22A53"/>
    <w:rPr>
      <w:rFonts w:ascii="Times New Roman" w:hAnsi="Times New Roman" w:cs="Times New Roman"/>
      <w:b/>
      <w:cap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41270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ListParagraph">
    <w:name w:val="List Paragraph"/>
    <w:basedOn w:val="Normal"/>
    <w:uiPriority w:val="99"/>
    <w:qFormat/>
    <w:rsid w:val="00633F7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A1C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49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127</TotalTime>
  <Pages>1</Pages>
  <Words>311</Words>
  <Characters>1777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</dc:creator>
  <cp:keywords/>
  <dc:description/>
  <cp:lastModifiedBy>USER</cp:lastModifiedBy>
  <cp:revision>13</cp:revision>
  <cp:lastPrinted>2017-10-24T03:42:00Z</cp:lastPrinted>
  <dcterms:created xsi:type="dcterms:W3CDTF">2017-07-04T03:47:00Z</dcterms:created>
  <dcterms:modified xsi:type="dcterms:W3CDTF">2017-10-24T03:42:00Z</dcterms:modified>
</cp:coreProperties>
</file>